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3005A676" w:rsidR="00930B2B" w:rsidRPr="004A5B83" w:rsidRDefault="00930B2B" w:rsidP="00930B2B">
      <w:pPr>
        <w:pStyle w:val="3GPPHeader"/>
        <w:spacing w:after="60"/>
        <w:rPr>
          <w:sz w:val="32"/>
          <w:szCs w:val="32"/>
        </w:rPr>
      </w:pPr>
      <w:r w:rsidRPr="004A5B83">
        <w:t xml:space="preserve">3GPP TSG-RAN WG2 </w:t>
      </w:r>
      <w:r w:rsidR="00127EE3" w:rsidRPr="004A5B83">
        <w:t>NR-Ah#1801</w:t>
      </w:r>
      <w:r w:rsidRPr="004A5B83">
        <w:tab/>
      </w:r>
      <w:r w:rsidRPr="004A5B83">
        <w:rPr>
          <w:sz w:val="32"/>
          <w:szCs w:val="32"/>
        </w:rPr>
        <w:t xml:space="preserve">Tdoc </w:t>
      </w:r>
      <w:bookmarkStart w:id="0" w:name="_GoBack"/>
      <w:r w:rsidR="004A5B83" w:rsidRPr="004A5B83">
        <w:rPr>
          <w:sz w:val="32"/>
          <w:szCs w:val="32"/>
        </w:rPr>
        <w:t>R2-1801310</w:t>
      </w:r>
      <w:bookmarkEnd w:id="0"/>
    </w:p>
    <w:p w14:paraId="31CC443D" w14:textId="15D5D1BA" w:rsidR="004D08EB" w:rsidRPr="0068137A" w:rsidRDefault="00127EE3" w:rsidP="002122E9">
      <w:pPr>
        <w:pStyle w:val="CRCoverPage"/>
        <w:outlineLvl w:val="0"/>
        <w:rPr>
          <w:b/>
          <w:noProof/>
          <w:sz w:val="24"/>
        </w:rPr>
      </w:pPr>
      <w:r w:rsidRPr="0068137A">
        <w:rPr>
          <w:b/>
          <w:noProof/>
          <w:sz w:val="24"/>
        </w:rPr>
        <w:t>Vancouver</w:t>
      </w:r>
      <w:r w:rsidR="00930B2B" w:rsidRPr="0068137A">
        <w:rPr>
          <w:b/>
          <w:noProof/>
          <w:sz w:val="24"/>
        </w:rPr>
        <w:t>,</w:t>
      </w:r>
      <w:r w:rsidRPr="0068137A">
        <w:rPr>
          <w:b/>
          <w:noProof/>
          <w:sz w:val="24"/>
        </w:rPr>
        <w:t xml:space="preserve"> Canada</w:t>
      </w:r>
      <w:r w:rsidR="00930B2B" w:rsidRPr="0068137A">
        <w:rPr>
          <w:b/>
          <w:noProof/>
          <w:sz w:val="24"/>
        </w:rPr>
        <w:t xml:space="preserve"> </w:t>
      </w:r>
      <w:r w:rsidR="0024261C" w:rsidRPr="0068137A">
        <w:rPr>
          <w:b/>
          <w:noProof/>
          <w:sz w:val="24"/>
        </w:rPr>
        <w:t>22</w:t>
      </w:r>
      <w:r w:rsidR="0024261C" w:rsidRPr="0068137A">
        <w:rPr>
          <w:b/>
          <w:noProof/>
          <w:sz w:val="24"/>
          <w:vertAlign w:val="superscript"/>
        </w:rPr>
        <w:t>nd</w:t>
      </w:r>
      <w:r w:rsidR="0024261C" w:rsidRPr="0068137A">
        <w:rPr>
          <w:b/>
          <w:noProof/>
          <w:sz w:val="24"/>
        </w:rPr>
        <w:t xml:space="preserve"> – 26</w:t>
      </w:r>
      <w:r w:rsidR="0024261C" w:rsidRPr="0068137A">
        <w:rPr>
          <w:b/>
          <w:noProof/>
          <w:sz w:val="24"/>
          <w:vertAlign w:val="superscript"/>
        </w:rPr>
        <w:t>th</w:t>
      </w:r>
      <w:r w:rsidR="0024261C" w:rsidRPr="0068137A">
        <w:rPr>
          <w:b/>
          <w:noProof/>
          <w:sz w:val="24"/>
        </w:rPr>
        <w:t xml:space="preserve"> </w:t>
      </w:r>
      <w:r w:rsidRPr="0068137A">
        <w:rPr>
          <w:b/>
          <w:noProof/>
          <w:sz w:val="24"/>
        </w:rPr>
        <w:t>January 2018</w:t>
      </w:r>
      <w:r w:rsidR="0024261C" w:rsidRPr="0068137A">
        <w:rPr>
          <w:b/>
          <w:noProof/>
          <w:sz w:val="24"/>
        </w:rPr>
        <w:t xml:space="preserve">   </w:t>
      </w:r>
      <w:r w:rsidRPr="0068137A">
        <w:rPr>
          <w:b/>
          <w:noProof/>
          <w:sz w:val="24"/>
        </w:rPr>
        <w:tab/>
        <w:t xml:space="preserve">       (Resubmission of R2-1713603)</w:t>
      </w:r>
    </w:p>
    <w:p w14:paraId="0462B560" w14:textId="77E79F59" w:rsidR="004D08EB" w:rsidRPr="00F206F7" w:rsidRDefault="004D08EB" w:rsidP="004D08EB">
      <w:pPr>
        <w:pStyle w:val="3GPPHeader"/>
        <w:rPr>
          <w:sz w:val="22"/>
          <w:szCs w:val="22"/>
          <w:lang w:val="en-US"/>
        </w:rPr>
      </w:pPr>
      <w:r w:rsidRPr="00F206F7">
        <w:rPr>
          <w:sz w:val="22"/>
          <w:szCs w:val="22"/>
          <w:lang w:val="en-US"/>
        </w:rPr>
        <w:t>Agenda Item:</w:t>
      </w:r>
      <w:r w:rsidRPr="00F206F7">
        <w:rPr>
          <w:sz w:val="22"/>
          <w:szCs w:val="22"/>
          <w:lang w:val="en-US"/>
        </w:rPr>
        <w:tab/>
      </w:r>
      <w:r w:rsidR="005D18A1" w:rsidRPr="00F206F7">
        <w:rPr>
          <w:sz w:val="22"/>
          <w:szCs w:val="22"/>
          <w:lang w:val="en-US"/>
        </w:rPr>
        <w:t>10.</w:t>
      </w:r>
      <w:r w:rsidR="0068137A" w:rsidRPr="00F206F7">
        <w:rPr>
          <w:sz w:val="22"/>
          <w:szCs w:val="22"/>
          <w:lang w:val="en-US"/>
        </w:rPr>
        <w:t>4.1.4.5</w:t>
      </w:r>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560BEFC7" w:rsidR="004D08EB" w:rsidRPr="00CE0424" w:rsidRDefault="004D08EB" w:rsidP="004D08EB">
      <w:pPr>
        <w:pStyle w:val="3GPPHeader"/>
        <w:rPr>
          <w:sz w:val="22"/>
          <w:szCs w:val="22"/>
        </w:rPr>
      </w:pPr>
      <w:r>
        <w:rPr>
          <w:sz w:val="22"/>
          <w:szCs w:val="22"/>
        </w:rPr>
        <w:t>Title:</w:t>
      </w:r>
      <w:r w:rsidRPr="00CE0424">
        <w:rPr>
          <w:sz w:val="22"/>
          <w:szCs w:val="22"/>
        </w:rPr>
        <w:tab/>
      </w:r>
      <w:r w:rsidR="009E584E" w:rsidRPr="009E584E">
        <w:t>UE behaviour upon CGI reporting</w:t>
      </w:r>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1F1D648" w14:textId="2521BE95" w:rsidR="00165001" w:rsidRDefault="00581F11" w:rsidP="00CE0424">
      <w:pPr>
        <w:pStyle w:val="BodyText"/>
      </w:pPr>
      <w:r>
        <w:t xml:space="preserve">In </w:t>
      </w:r>
      <w:r w:rsidR="00A336A5" w:rsidRPr="00A336A5">
        <w:t>RAN WG2 #9</w:t>
      </w:r>
      <w:r w:rsidR="005E30CD">
        <w:t>9bis</w:t>
      </w:r>
      <w:r w:rsidR="00A336A5" w:rsidRPr="00A336A5">
        <w:t xml:space="preserve"> </w:t>
      </w:r>
      <w:r w:rsidR="00A336A5">
        <w:t>meeting, it was agreed</w:t>
      </w:r>
      <w:r w:rsidR="0053510E">
        <w:t xml:space="preserve"> that </w:t>
      </w:r>
      <w:r w:rsidR="005E30CD">
        <w:t>in NR, as in LTE, the measurement configuration will be used for CGI reporting</w:t>
      </w:r>
      <w:r w:rsidR="00165001">
        <w:t>.</w:t>
      </w:r>
    </w:p>
    <w:p w14:paraId="33E6B4B0"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Agreements</w:t>
      </w:r>
    </w:p>
    <w:p w14:paraId="34AE9769" w14:textId="0E8A077F" w:rsidR="005E30CD" w:rsidRDefault="005E30CD" w:rsidP="005E30CD">
      <w:pPr>
        <w:pStyle w:val="Doc-text2"/>
        <w:pBdr>
          <w:top w:val="single" w:sz="4" w:space="1" w:color="auto"/>
          <w:left w:val="single" w:sz="4" w:space="4" w:color="auto"/>
          <w:bottom w:val="single" w:sz="4" w:space="1" w:color="auto"/>
          <w:right w:val="single" w:sz="4" w:space="4" w:color="auto"/>
        </w:pBdr>
      </w:pPr>
      <w:r>
        <w:t>1:</w:t>
      </w:r>
      <w:r>
        <w:tab/>
        <w:t>Measurement configuration can be provided in RRCConnectionReconfiguration and in RRCConnectionResume (or, as highlighted by 3 companies, an equivalent message from network to the UE used to resume the RRC connection from RRC_INACTIVE to RRC_CONNECTED).</w:t>
      </w:r>
    </w:p>
    <w:p w14:paraId="28F357F6"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2:</w:t>
      </w:r>
      <w:r>
        <w:tab/>
        <w:t>In Rel-15, the only inter-RAT measurements that can be configured are E-UTRA measurements.</w:t>
      </w:r>
    </w:p>
    <w:p w14:paraId="1A82306B"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rsidRPr="005E30CD">
        <w:rPr>
          <w:highlight w:val="yellow"/>
        </w:rPr>
        <w:t>3:</w:t>
      </w:r>
      <w:r w:rsidRPr="005E30CD">
        <w:rPr>
          <w:highlight w:val="yellow"/>
        </w:rPr>
        <w:tab/>
        <w:t>As in LTE, Measurement configuration is used for CGI reporting. The ASN.1 structure is FFS (after December).</w:t>
      </w:r>
    </w:p>
    <w:p w14:paraId="0F88274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4:</w:t>
      </w:r>
      <w:r>
        <w:tab/>
        <w:t>Network can configure the RS type for s-Measure.</w:t>
      </w:r>
    </w:p>
    <w:p w14:paraId="7556ACCC"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AllowInterruptions.</w:t>
      </w:r>
    </w:p>
    <w:p w14:paraId="192FF33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speed-based TTT scaling (to be discussed after December)</w:t>
      </w:r>
    </w:p>
    <w:p w14:paraId="5F9153A0"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 xml:space="preserve">FFS alternativeTimeToTrigger </w:t>
      </w:r>
      <w:r w:rsidRPr="005B5571">
        <w:t>(to be discussed after December)</w:t>
      </w:r>
    </w:p>
    <w:p w14:paraId="6541FD23"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5</w:t>
      </w:r>
      <w:r>
        <w:tab/>
        <w:t>The UE shall perform RSRP, RSRQ measurements for each serving cell. FFS whether SINR is always measured on serving cells or is configured by the network.</w:t>
      </w:r>
    </w:p>
    <w:p w14:paraId="2F9903A7"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6</w:t>
      </w:r>
      <w:r>
        <w:tab/>
        <w:t>One RS type for serving cell measurement reporting and neighbour cell measurement reporting is configured in one reporting config.</w:t>
      </w:r>
    </w:p>
    <w:p w14:paraId="1C2DF2A4"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7</w:t>
      </w:r>
      <w:r>
        <w:tab/>
        <w:t>Configuration of ue-RxTxTimeDiffPeriodical is not supported in Rel-15.</w:t>
      </w:r>
    </w:p>
    <w:p w14:paraId="29C2304E"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Support T312 timer.</w:t>
      </w:r>
      <w:r w:rsidRPr="001206A5">
        <w:t xml:space="preserve"> (to be discussed after December)</w:t>
      </w:r>
    </w:p>
    <w:p w14:paraId="19C3F90E"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Support SSTD measurement configuration via NR.</w:t>
      </w:r>
      <w:r w:rsidRPr="001206A5">
        <w:t xml:space="preserve"> (to be discussed after December)</w:t>
      </w:r>
    </w:p>
    <w:p w14:paraId="0E3643F6"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8:</w:t>
      </w:r>
      <w:r>
        <w:tab/>
        <w:t>Measurement reporting shall only be initiated after successful security activation</w:t>
      </w:r>
    </w:p>
    <w:p w14:paraId="52D9FED8"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9</w:t>
      </w:r>
      <w:r>
        <w:tab/>
        <w:t>Network can configure the UE to report the best neighbour cells in the serving frequencies.</w:t>
      </w:r>
    </w:p>
    <w:p w14:paraId="1012937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Network can configure the UE with different filter coefficients per measurement quantity (e.g. RSRP, RSRQ, SINR or equivalent quantities as defined by RAN1/RAN4), RS Type and beam/cell measurements.</w:t>
      </w:r>
    </w:p>
    <w:p w14:paraId="56830040" w14:textId="77777777" w:rsidR="00B778C2" w:rsidRDefault="00B778C2" w:rsidP="00CE0424">
      <w:pPr>
        <w:pStyle w:val="BodyText"/>
      </w:pPr>
    </w:p>
    <w:p w14:paraId="604DBF04" w14:textId="7E319521" w:rsidR="00550057" w:rsidRDefault="00275637" w:rsidP="00315683">
      <w:pPr>
        <w:pStyle w:val="BodyText"/>
      </w:pPr>
      <w:r>
        <w:t>In this contribution, we bring up</w:t>
      </w:r>
      <w:r w:rsidR="00550057">
        <w:t xml:space="preserve"> some </w:t>
      </w:r>
      <w:r>
        <w:t>problems</w:t>
      </w:r>
      <w:r w:rsidR="00550057">
        <w:t xml:space="preserve"> related to </w:t>
      </w:r>
      <w:r>
        <w:t xml:space="preserve">the </w:t>
      </w:r>
      <w:r w:rsidR="00550057">
        <w:t xml:space="preserve">CGI reporting used in LTE, and </w:t>
      </w:r>
      <w:r>
        <w:t xml:space="preserve">discuss </w:t>
      </w:r>
      <w:r w:rsidR="00F206F7">
        <w:t>possible enhancements to be adopted when defining the solution for NR.</w:t>
      </w:r>
    </w:p>
    <w:p w14:paraId="46355537" w14:textId="1D1529E4" w:rsidR="00275637" w:rsidRDefault="00F45CBC" w:rsidP="00315683">
      <w:pPr>
        <w:pStyle w:val="Heading1"/>
      </w:pPr>
      <w:r>
        <w:t>Discussion</w:t>
      </w:r>
    </w:p>
    <w:p w14:paraId="4371E970" w14:textId="53D3486C" w:rsidR="00586AC7" w:rsidRPr="008D46FB" w:rsidRDefault="00586AC7" w:rsidP="00862D47">
      <w:pPr>
        <w:pStyle w:val="BodyText"/>
      </w:pPr>
      <w:r>
        <w:t xml:space="preserve">In LTE, CGI measurements can be requested for one cell at the time using the configuration </w:t>
      </w:r>
      <w:r w:rsidRPr="00315683">
        <w:rPr>
          <w:i/>
        </w:rPr>
        <w:t>cellForWhichToReportCGI</w:t>
      </w:r>
      <w:r w:rsidRPr="00CC46BD">
        <w:rPr>
          <w:i/>
        </w:rPr>
        <w:t>.</w:t>
      </w:r>
      <w:r w:rsidRPr="008D46FB">
        <w:t xml:space="preserve"> </w:t>
      </w:r>
      <w:r w:rsidR="00862D47">
        <w:t xml:space="preserve">In certain scenarios however, there </w:t>
      </w:r>
      <w:r w:rsidR="00EE726B">
        <w:t>might</w:t>
      </w:r>
      <w:r w:rsidR="00862D47">
        <w:t xml:space="preserve"> be a need to retrieve ECGI from more than one cell at the time. This could be the case for example when there are</w:t>
      </w:r>
      <w:r>
        <w:t xml:space="preserve"> multiple new cells in the network</w:t>
      </w:r>
      <w:r w:rsidR="00862D47">
        <w:t>, and more tha</w:t>
      </w:r>
      <w:r w:rsidR="00573100">
        <w:t>n one unknown PCI</w:t>
      </w:r>
      <w:r w:rsidR="00862D47">
        <w:t xml:space="preserve"> are detected by the UE. Another situation when this might occur is in the case when the deployment of multiple small cells results in an underlaying PCI conflict, as the number of available PCIs are too few</w:t>
      </w:r>
      <w:r w:rsidR="00A92FC6">
        <w:t xml:space="preserve">. In this case </w:t>
      </w:r>
      <w:r w:rsidR="00862D47">
        <w:t xml:space="preserve">not all cells </w:t>
      </w:r>
      <w:r w:rsidR="00A92FC6">
        <w:t>are</w:t>
      </w:r>
      <w:r w:rsidR="00862D47">
        <w:t xml:space="preserve"> kept in </w:t>
      </w:r>
      <w:r w:rsidR="00A92FC6">
        <w:t xml:space="preserve">the neighbour list, but instead the UE is </w:t>
      </w:r>
      <w:r w:rsidR="00862D47">
        <w:t>asked for ECGI once heard.</w:t>
      </w:r>
      <w:r w:rsidR="00A92FC6">
        <w:t xml:space="preserve"> </w:t>
      </w:r>
      <w:r w:rsidR="00F25DA1">
        <w:t>In these situations, the</w:t>
      </w:r>
      <w:r>
        <w:t xml:space="preserve"> limitation </w:t>
      </w:r>
      <w:r w:rsidR="00F25DA1">
        <w:t xml:space="preserve">of having a CGI reporting request for one cell at the time </w:t>
      </w:r>
      <w:r>
        <w:t xml:space="preserve">can cause unnecessary signalling. </w:t>
      </w:r>
    </w:p>
    <w:p w14:paraId="041555C4" w14:textId="3EBF187C" w:rsidR="00586AC7" w:rsidRDefault="00586AC7" w:rsidP="00586AC7">
      <w:pPr>
        <w:pStyle w:val="BodyText"/>
        <w:numPr>
          <w:ilvl w:val="0"/>
          <w:numId w:val="17"/>
        </w:numPr>
        <w:ind w:left="1474" w:hanging="1474"/>
        <w:rPr>
          <w:b/>
        </w:rPr>
      </w:pPr>
      <w:bookmarkStart w:id="1" w:name="_Hlk498344454"/>
      <w:r w:rsidRPr="002D3ECB">
        <w:rPr>
          <w:b/>
        </w:rPr>
        <w:lastRenderedPageBreak/>
        <w:t xml:space="preserve">In LTE, </w:t>
      </w:r>
      <w:r>
        <w:rPr>
          <w:b/>
        </w:rPr>
        <w:t>the UE can be configured to measure CGI from</w:t>
      </w:r>
      <w:r w:rsidRPr="002D3ECB">
        <w:rPr>
          <w:b/>
        </w:rPr>
        <w:t xml:space="preserve"> </w:t>
      </w:r>
      <w:r>
        <w:rPr>
          <w:b/>
        </w:rPr>
        <w:t xml:space="preserve">only </w:t>
      </w:r>
      <w:r w:rsidRPr="002D3ECB">
        <w:rPr>
          <w:b/>
        </w:rPr>
        <w:t>one cell at the time</w:t>
      </w:r>
      <w:r>
        <w:rPr>
          <w:b/>
        </w:rPr>
        <w:t xml:space="preserve">, which may </w:t>
      </w:r>
      <w:r w:rsidRPr="002D3ECB">
        <w:rPr>
          <w:b/>
        </w:rPr>
        <w:t>cause unnecessary signalling.</w:t>
      </w:r>
    </w:p>
    <w:bookmarkEnd w:id="1"/>
    <w:p w14:paraId="4187FF25" w14:textId="4BD4E627" w:rsidR="00586AC7" w:rsidRPr="00134FAF" w:rsidRDefault="00586AC7" w:rsidP="00586AC7">
      <w:pPr>
        <w:pStyle w:val="BodyText"/>
      </w:pPr>
      <w:r w:rsidRPr="00134FAF">
        <w:t xml:space="preserve">In NR, this could be avoided by </w:t>
      </w:r>
      <w:r w:rsidR="00F206F7">
        <w:t xml:space="preserve">simply </w:t>
      </w:r>
      <w:r w:rsidRPr="00134FAF">
        <w:t xml:space="preserve">allowing the network to configure a list of cells </w:t>
      </w:r>
      <w:r>
        <w:t xml:space="preserve">for which to report CGI. </w:t>
      </w:r>
    </w:p>
    <w:p w14:paraId="2A9B613D" w14:textId="62A188C9" w:rsidR="00586AC7" w:rsidRDefault="00586AC7" w:rsidP="00F206F7">
      <w:pPr>
        <w:pStyle w:val="BodyText"/>
        <w:ind w:left="1440" w:hanging="1440"/>
        <w:rPr>
          <w:b/>
        </w:rPr>
      </w:pPr>
      <w:r w:rsidRPr="00A15DFC">
        <w:rPr>
          <w:b/>
        </w:rPr>
        <w:t xml:space="preserve">Proposal </w:t>
      </w:r>
      <w:r>
        <w:rPr>
          <w:b/>
        </w:rPr>
        <w:t>1</w:t>
      </w:r>
      <w:r w:rsidRPr="00A15DFC">
        <w:rPr>
          <w:b/>
        </w:rPr>
        <w:tab/>
      </w:r>
      <w:r>
        <w:rPr>
          <w:b/>
        </w:rPr>
        <w:t xml:space="preserve">In NR, the </w:t>
      </w:r>
      <w:r w:rsidR="00F206F7">
        <w:rPr>
          <w:b/>
        </w:rPr>
        <w:t xml:space="preserve">network may configure the </w:t>
      </w:r>
      <w:r>
        <w:rPr>
          <w:b/>
        </w:rPr>
        <w:t>UE with a list of cells for which to report CGI.</w:t>
      </w:r>
    </w:p>
    <w:p w14:paraId="28B9C7E5" w14:textId="77777777" w:rsidR="00573100" w:rsidRDefault="00573100" w:rsidP="00275637">
      <w:pPr>
        <w:pStyle w:val="BodyText"/>
      </w:pPr>
    </w:p>
    <w:p w14:paraId="72ACEDEB" w14:textId="60A777A4" w:rsidR="00275637" w:rsidRDefault="00586AC7" w:rsidP="00275637">
      <w:pPr>
        <w:pStyle w:val="BodyText"/>
      </w:pPr>
      <w:r>
        <w:t>Further</w:t>
      </w:r>
      <w:r w:rsidR="00275637">
        <w:t xml:space="preserve">, the configuration of which cell to report CGI for, </w:t>
      </w:r>
      <w:r w:rsidR="00275637" w:rsidRPr="00315683">
        <w:rPr>
          <w:i/>
        </w:rPr>
        <w:t>cellForWhichToReportCGI</w:t>
      </w:r>
      <w:r w:rsidR="00275637">
        <w:t>, is given in the measurement object</w:t>
      </w:r>
      <w:r>
        <w:t xml:space="preserve"> in LTE</w:t>
      </w:r>
      <w:r w:rsidR="00275637">
        <w:t xml:space="preserve"> </w:t>
      </w:r>
      <w:r w:rsidR="00275637">
        <w:fldChar w:fldCharType="begin"/>
      </w:r>
      <w:r w:rsidR="00275637">
        <w:instrText xml:space="preserve"> REF _Ref497307117 \r \h </w:instrText>
      </w:r>
      <w:r w:rsidR="00275637">
        <w:fldChar w:fldCharType="separate"/>
      </w:r>
      <w:r w:rsidR="00AC11A8">
        <w:t>[1]</w:t>
      </w:r>
      <w:r w:rsidR="00275637">
        <w:fldChar w:fldCharType="end"/>
      </w:r>
      <w:r w:rsidR="00275637">
        <w:t xml:space="preserve">. This means that the measurement object is modified (with a new </w:t>
      </w:r>
      <w:r w:rsidR="00275637" w:rsidRPr="00134FAF">
        <w:rPr>
          <w:i/>
        </w:rPr>
        <w:t>cellF</w:t>
      </w:r>
      <w:r w:rsidR="005921ED" w:rsidRPr="00134FAF">
        <w:rPr>
          <w:i/>
        </w:rPr>
        <w:t>o</w:t>
      </w:r>
      <w:r w:rsidR="00275637" w:rsidRPr="00134FAF">
        <w:rPr>
          <w:i/>
        </w:rPr>
        <w:t>rWhichToReportCGI</w:t>
      </w:r>
      <w:r w:rsidR="00275637">
        <w:t xml:space="preserve">) every time a CGI </w:t>
      </w:r>
      <w:r w:rsidR="00F206F7">
        <w:t xml:space="preserve">report </w:t>
      </w:r>
      <w:r w:rsidR="00275637">
        <w:t xml:space="preserve">is </w:t>
      </w:r>
      <w:r w:rsidR="00F206F7">
        <w:t>configured</w:t>
      </w:r>
      <w:r w:rsidR="00275637">
        <w:t xml:space="preserve">. The modification is indicated to the UE </w:t>
      </w:r>
      <w:r w:rsidR="001A6152">
        <w:t>using</w:t>
      </w:r>
      <w:r w:rsidR="00275637">
        <w:t xml:space="preserve"> the </w:t>
      </w:r>
      <w:r w:rsidR="005269DA" w:rsidRPr="005921ED">
        <w:rPr>
          <w:i/>
        </w:rPr>
        <w:t>meas</w:t>
      </w:r>
      <w:r w:rsidR="005269DA">
        <w:rPr>
          <w:i/>
        </w:rPr>
        <w:t>Object</w:t>
      </w:r>
      <w:r w:rsidR="005269DA" w:rsidRPr="005921ED">
        <w:rPr>
          <w:i/>
        </w:rPr>
        <w:t>ToAddModList</w:t>
      </w:r>
      <w:r w:rsidR="005921ED">
        <w:t xml:space="preserve">. According to </w:t>
      </w:r>
      <w:r w:rsidR="005921ED">
        <w:fldChar w:fldCharType="begin"/>
      </w:r>
      <w:r w:rsidR="005921ED">
        <w:instrText xml:space="preserve"> REF _Ref497307117 \r \h </w:instrText>
      </w:r>
      <w:r w:rsidR="005921ED">
        <w:fldChar w:fldCharType="separate"/>
      </w:r>
      <w:r w:rsidR="00AC11A8">
        <w:t>[1]</w:t>
      </w:r>
      <w:r w:rsidR="005921ED">
        <w:fldChar w:fldCharType="end"/>
      </w:r>
      <w:r w:rsidR="005921ED">
        <w:t>, upon receiving the</w:t>
      </w:r>
      <w:r w:rsidR="005921ED" w:rsidRPr="005921ED">
        <w:t xml:space="preserve"> meas</w:t>
      </w:r>
      <w:r w:rsidR="005269DA">
        <w:t>Object</w:t>
      </w:r>
      <w:r w:rsidR="005921ED" w:rsidRPr="005921ED">
        <w:t xml:space="preserve">ToAddModList, </w:t>
      </w:r>
      <w:r w:rsidR="005921ED">
        <w:t>the UE shall;</w:t>
      </w:r>
    </w:p>
    <w:p w14:paraId="3CBA0CB2" w14:textId="77777777" w:rsidR="005921ED" w:rsidRDefault="005921ED" w:rsidP="00275637">
      <w:pPr>
        <w:pStyle w:val="BodyText"/>
      </w:pPr>
    </w:p>
    <w:p w14:paraId="74E559CE" w14:textId="1B5C8E9F" w:rsidR="005269DA" w:rsidRPr="005269DA" w:rsidRDefault="00E74D71" w:rsidP="005269DA">
      <w:pPr>
        <w:pStyle w:val="B1"/>
        <w:rPr>
          <w:rFonts w:ascii="Times New Roman" w:hAnsi="Times New Roman"/>
          <w:lang w:eastAsia="x-none"/>
        </w:rPr>
      </w:pPr>
      <w:r>
        <w:rPr>
          <w:rFonts w:ascii="Times New Roman" w:hAnsi="Times New Roman"/>
          <w:lang w:eastAsia="x-none"/>
        </w:rPr>
        <w:t xml:space="preserve"> </w:t>
      </w:r>
      <w:r w:rsidR="005269DA" w:rsidRPr="005269DA">
        <w:rPr>
          <w:rFonts w:ascii="Times New Roman" w:hAnsi="Times New Roman"/>
          <w:lang w:eastAsia="x-none"/>
        </w:rPr>
        <w:t>1&gt;</w:t>
      </w:r>
      <w:r w:rsidR="005269DA" w:rsidRPr="005269DA">
        <w:rPr>
          <w:rFonts w:ascii="Times New Roman" w:hAnsi="Times New Roman"/>
          <w:lang w:eastAsia="x-none"/>
        </w:rPr>
        <w:tab/>
        <w:t xml:space="preserve">for each </w:t>
      </w:r>
      <w:r w:rsidR="005269DA" w:rsidRPr="005269DA">
        <w:rPr>
          <w:rFonts w:ascii="Times New Roman" w:hAnsi="Times New Roman"/>
          <w:i/>
          <w:lang w:eastAsia="x-none"/>
        </w:rPr>
        <w:t>measObjectId</w:t>
      </w:r>
      <w:r w:rsidR="005269DA" w:rsidRPr="005269DA">
        <w:rPr>
          <w:rFonts w:ascii="Times New Roman" w:hAnsi="Times New Roman"/>
          <w:lang w:eastAsia="x-none"/>
        </w:rPr>
        <w:t xml:space="preserve"> included in the received </w:t>
      </w:r>
      <w:r w:rsidR="005269DA" w:rsidRPr="005269DA">
        <w:rPr>
          <w:rFonts w:ascii="Times New Roman" w:hAnsi="Times New Roman"/>
          <w:i/>
          <w:lang w:eastAsia="x-none"/>
        </w:rPr>
        <w:t>measObjectToAddModList</w:t>
      </w:r>
      <w:r w:rsidR="005269DA" w:rsidRPr="005269DA">
        <w:rPr>
          <w:rFonts w:ascii="Times New Roman" w:hAnsi="Times New Roman"/>
          <w:lang w:eastAsia="x-none"/>
        </w:rPr>
        <w:t>:</w:t>
      </w:r>
    </w:p>
    <w:p w14:paraId="1DB334DD" w14:textId="77777777" w:rsidR="005269DA" w:rsidRPr="005269DA" w:rsidRDefault="005269DA" w:rsidP="005269DA">
      <w:pPr>
        <w:spacing w:after="180"/>
        <w:ind w:left="851" w:hanging="284"/>
        <w:jc w:val="left"/>
        <w:textAlignment w:val="auto"/>
        <w:rPr>
          <w:rFonts w:ascii="Times New Roman" w:hAnsi="Times New Roman"/>
          <w:lang w:eastAsia="x-none"/>
        </w:rPr>
      </w:pPr>
      <w:r w:rsidRPr="005269DA">
        <w:rPr>
          <w:rFonts w:ascii="Times New Roman" w:hAnsi="Times New Roman"/>
          <w:lang w:eastAsia="x-none"/>
        </w:rPr>
        <w:t>2&gt;</w:t>
      </w:r>
      <w:r w:rsidRPr="005269DA">
        <w:rPr>
          <w:rFonts w:ascii="Times New Roman" w:hAnsi="Times New Roman"/>
          <w:lang w:eastAsia="x-none"/>
        </w:rPr>
        <w:tab/>
        <w:t xml:space="preserve">if an entry with the matching </w:t>
      </w:r>
      <w:r w:rsidRPr="005269DA">
        <w:rPr>
          <w:rFonts w:ascii="Times New Roman" w:hAnsi="Times New Roman"/>
          <w:i/>
          <w:lang w:eastAsia="x-none"/>
        </w:rPr>
        <w:t>measObjectId</w:t>
      </w:r>
      <w:r w:rsidRPr="005269DA">
        <w:rPr>
          <w:rFonts w:ascii="Times New Roman" w:hAnsi="Times New Roman"/>
          <w:lang w:eastAsia="x-none"/>
        </w:rPr>
        <w:t xml:space="preserve"> exists in the </w:t>
      </w:r>
      <w:r w:rsidRPr="005269DA">
        <w:rPr>
          <w:rFonts w:ascii="Times New Roman" w:hAnsi="Times New Roman"/>
          <w:i/>
          <w:lang w:eastAsia="x-none"/>
        </w:rPr>
        <w:t xml:space="preserve">measObjectList </w:t>
      </w:r>
      <w:r w:rsidRPr="005269DA">
        <w:rPr>
          <w:rFonts w:ascii="Times New Roman" w:hAnsi="Times New Roman"/>
          <w:lang w:eastAsia="x-none"/>
        </w:rPr>
        <w:t xml:space="preserve">within the </w:t>
      </w:r>
      <w:r w:rsidRPr="005269DA">
        <w:rPr>
          <w:rFonts w:ascii="Times New Roman" w:hAnsi="Times New Roman"/>
          <w:i/>
          <w:noProof/>
          <w:lang w:eastAsia="x-none"/>
        </w:rPr>
        <w:t>VarMeasConfig</w:t>
      </w:r>
      <w:r w:rsidRPr="005269DA">
        <w:rPr>
          <w:rFonts w:ascii="Times New Roman" w:hAnsi="Times New Roman"/>
          <w:lang w:eastAsia="x-none"/>
        </w:rPr>
        <w:t>, for this entry:</w:t>
      </w:r>
    </w:p>
    <w:p w14:paraId="1F7E4A76" w14:textId="48D821CF" w:rsidR="00E74D71" w:rsidRDefault="005269DA" w:rsidP="005921ED">
      <w:pPr>
        <w:spacing w:after="180"/>
        <w:ind w:left="851" w:hanging="284"/>
        <w:jc w:val="left"/>
        <w:textAlignment w:val="auto"/>
        <w:rPr>
          <w:rFonts w:ascii="Times New Roman" w:hAnsi="Times New Roman"/>
          <w:lang w:eastAsia="x-none"/>
        </w:rPr>
      </w:pPr>
      <w:r>
        <w:rPr>
          <w:rFonts w:ascii="Times New Roman" w:hAnsi="Times New Roman"/>
          <w:lang w:eastAsia="x-none"/>
        </w:rPr>
        <w:t>…</w:t>
      </w:r>
    </w:p>
    <w:p w14:paraId="278711A5" w14:textId="77777777" w:rsidR="005269DA" w:rsidRPr="005269DA" w:rsidRDefault="005269DA" w:rsidP="005269DA">
      <w:pPr>
        <w:spacing w:after="180"/>
        <w:ind w:left="1135" w:hanging="284"/>
        <w:jc w:val="left"/>
        <w:textAlignment w:val="auto"/>
        <w:rPr>
          <w:rFonts w:ascii="Times New Roman" w:hAnsi="Times New Roman"/>
          <w:lang w:eastAsia="x-none"/>
        </w:rPr>
      </w:pPr>
      <w:r w:rsidRPr="005269DA">
        <w:rPr>
          <w:rFonts w:ascii="Times New Roman" w:hAnsi="Times New Roman"/>
          <w:lang w:eastAsia="x-none"/>
        </w:rPr>
        <w:t>3&gt;</w:t>
      </w:r>
      <w:r w:rsidRPr="005269DA">
        <w:rPr>
          <w:rFonts w:ascii="Times New Roman" w:hAnsi="Times New Roman"/>
          <w:lang w:eastAsia="x-none"/>
        </w:rPr>
        <w:tab/>
        <w:t xml:space="preserve">for each </w:t>
      </w:r>
      <w:r w:rsidRPr="005269DA">
        <w:rPr>
          <w:rFonts w:ascii="Times New Roman" w:hAnsi="Times New Roman"/>
          <w:i/>
          <w:lang w:eastAsia="x-none"/>
        </w:rPr>
        <w:t>measId</w:t>
      </w:r>
      <w:r w:rsidRPr="005269DA">
        <w:rPr>
          <w:rFonts w:ascii="Times New Roman" w:hAnsi="Times New Roman"/>
          <w:lang w:eastAsia="x-none"/>
        </w:rPr>
        <w:t xml:space="preserve"> associated with this </w:t>
      </w:r>
      <w:r w:rsidRPr="005269DA">
        <w:rPr>
          <w:rFonts w:ascii="Times New Roman" w:hAnsi="Times New Roman"/>
          <w:i/>
          <w:lang w:eastAsia="x-none"/>
        </w:rPr>
        <w:t>measObjectId</w:t>
      </w:r>
      <w:r w:rsidRPr="005269DA">
        <w:rPr>
          <w:rFonts w:ascii="Times New Roman" w:hAnsi="Times New Roman"/>
          <w:lang w:eastAsia="x-none"/>
        </w:rPr>
        <w:t xml:space="preserve"> in the </w:t>
      </w:r>
      <w:r w:rsidRPr="005269DA">
        <w:rPr>
          <w:rFonts w:ascii="Times New Roman" w:hAnsi="Times New Roman"/>
          <w:i/>
          <w:lang w:eastAsia="x-none"/>
        </w:rPr>
        <w:t>measIdList</w:t>
      </w:r>
      <w:r w:rsidRPr="005269DA">
        <w:rPr>
          <w:rFonts w:ascii="Times New Roman" w:hAnsi="Times New Roman"/>
          <w:lang w:eastAsia="x-none"/>
        </w:rPr>
        <w:t xml:space="preserve"> within the </w:t>
      </w:r>
      <w:r w:rsidRPr="005269DA">
        <w:rPr>
          <w:rFonts w:ascii="Times New Roman" w:hAnsi="Times New Roman"/>
          <w:i/>
          <w:noProof/>
          <w:lang w:eastAsia="x-none"/>
        </w:rPr>
        <w:t>VarMeasConfig</w:t>
      </w:r>
      <w:r w:rsidRPr="005269DA">
        <w:rPr>
          <w:rFonts w:ascii="Times New Roman" w:hAnsi="Times New Roman"/>
          <w:lang w:eastAsia="x-none"/>
        </w:rPr>
        <w:t>, if any:</w:t>
      </w:r>
    </w:p>
    <w:p w14:paraId="03BCA523" w14:textId="77777777" w:rsidR="005269DA" w:rsidRPr="005269DA" w:rsidRDefault="005269DA" w:rsidP="005269DA">
      <w:pPr>
        <w:spacing w:after="180"/>
        <w:ind w:left="1418" w:hanging="284"/>
        <w:jc w:val="left"/>
        <w:textAlignment w:val="auto"/>
        <w:rPr>
          <w:rFonts w:ascii="Times New Roman" w:hAnsi="Times New Roman"/>
        </w:rPr>
      </w:pPr>
      <w:r w:rsidRPr="005269DA">
        <w:rPr>
          <w:rFonts w:ascii="Times New Roman" w:hAnsi="Times New Roman"/>
          <w:lang w:eastAsia="x-none"/>
        </w:rPr>
        <w:t>4&gt;</w:t>
      </w:r>
      <w:r w:rsidRPr="005269DA">
        <w:rPr>
          <w:rFonts w:ascii="Times New Roman" w:hAnsi="Times New Roman"/>
          <w:lang w:eastAsia="x-none"/>
        </w:rPr>
        <w:tab/>
      </w:r>
      <w:r w:rsidRPr="005269DA">
        <w:rPr>
          <w:rFonts w:ascii="Times New Roman" w:hAnsi="Times New Roman"/>
        </w:rPr>
        <w:t>remove the</w:t>
      </w:r>
      <w:r w:rsidRPr="005269DA">
        <w:rPr>
          <w:rFonts w:ascii="Times New Roman" w:hAnsi="Times New Roman"/>
          <w:lang w:eastAsia="x-none"/>
        </w:rPr>
        <w:t xml:space="preserve"> measurement reporting entry for this </w:t>
      </w:r>
      <w:r w:rsidRPr="005269DA">
        <w:rPr>
          <w:rFonts w:ascii="Times New Roman" w:hAnsi="Times New Roman"/>
          <w:i/>
          <w:lang w:eastAsia="x-none"/>
        </w:rPr>
        <w:t>measId</w:t>
      </w:r>
      <w:r w:rsidRPr="005269DA">
        <w:rPr>
          <w:rFonts w:ascii="Times New Roman" w:hAnsi="Times New Roman"/>
          <w:lang w:eastAsia="x-none"/>
        </w:rPr>
        <w:t xml:space="preserve"> from the </w:t>
      </w:r>
      <w:r w:rsidRPr="005269DA">
        <w:rPr>
          <w:rFonts w:ascii="Times New Roman" w:hAnsi="Times New Roman"/>
          <w:i/>
          <w:lang w:eastAsia="x-none"/>
        </w:rPr>
        <w:t>VarMeasReportList</w:t>
      </w:r>
      <w:r w:rsidRPr="005269DA">
        <w:rPr>
          <w:rFonts w:ascii="Times New Roman" w:hAnsi="Times New Roman"/>
          <w:lang w:eastAsia="x-none"/>
        </w:rPr>
        <w:t>, if included</w:t>
      </w:r>
      <w:r w:rsidRPr="005269DA">
        <w:rPr>
          <w:rFonts w:ascii="Times New Roman" w:hAnsi="Times New Roman"/>
        </w:rPr>
        <w:t>;</w:t>
      </w:r>
    </w:p>
    <w:p w14:paraId="7717DA0C" w14:textId="77777777" w:rsidR="005269DA" w:rsidRPr="005269DA" w:rsidRDefault="005269DA" w:rsidP="005269DA">
      <w:pPr>
        <w:spacing w:after="180"/>
        <w:ind w:left="1418" w:hanging="284"/>
        <w:jc w:val="left"/>
        <w:textAlignment w:val="auto"/>
        <w:rPr>
          <w:rFonts w:ascii="Times New Roman" w:hAnsi="Times New Roman"/>
          <w:lang w:eastAsia="x-none"/>
        </w:rPr>
      </w:pPr>
      <w:r w:rsidRPr="005269DA">
        <w:rPr>
          <w:rFonts w:ascii="Times New Roman" w:hAnsi="Times New Roman"/>
          <w:lang w:eastAsia="x-none"/>
        </w:rPr>
        <w:t>4&gt;</w:t>
      </w:r>
      <w:r w:rsidRPr="005269DA">
        <w:rPr>
          <w:rFonts w:ascii="Times New Roman" w:hAnsi="Times New Roman"/>
          <w:lang w:eastAsia="x-none"/>
        </w:rPr>
        <w:tab/>
        <w:t xml:space="preserve">stop the periodical reporting timer or timer T321, whichever one is running, and reset the associated information (e.g. </w:t>
      </w:r>
      <w:r w:rsidRPr="005269DA">
        <w:rPr>
          <w:rFonts w:ascii="Times New Roman" w:hAnsi="Times New Roman"/>
          <w:i/>
          <w:lang w:eastAsia="x-none"/>
        </w:rPr>
        <w:t>timeToTrigger</w:t>
      </w:r>
      <w:r w:rsidRPr="005269DA">
        <w:rPr>
          <w:rFonts w:ascii="Times New Roman" w:hAnsi="Times New Roman"/>
          <w:lang w:eastAsia="x-none"/>
        </w:rPr>
        <w:t xml:space="preserve">) for this </w:t>
      </w:r>
      <w:r w:rsidRPr="005269DA">
        <w:rPr>
          <w:rFonts w:ascii="Times New Roman" w:hAnsi="Times New Roman"/>
          <w:i/>
          <w:lang w:eastAsia="x-none"/>
        </w:rPr>
        <w:t>measId</w:t>
      </w:r>
      <w:r w:rsidRPr="005269DA">
        <w:rPr>
          <w:rFonts w:ascii="Times New Roman" w:hAnsi="Times New Roman"/>
          <w:lang w:eastAsia="x-none"/>
        </w:rPr>
        <w:t>;</w:t>
      </w:r>
    </w:p>
    <w:p w14:paraId="3242DE4A" w14:textId="77777777" w:rsidR="005921ED" w:rsidRPr="005921ED" w:rsidRDefault="005921ED" w:rsidP="00275637">
      <w:pPr>
        <w:pStyle w:val="BodyText"/>
      </w:pPr>
    </w:p>
    <w:p w14:paraId="3E81612C" w14:textId="1856953A" w:rsidR="00E74D71" w:rsidRDefault="00E74D71" w:rsidP="00E74D71">
      <w:pPr>
        <w:pStyle w:val="BodyText"/>
      </w:pPr>
      <w:r>
        <w:t xml:space="preserve">This means that each time a CGI </w:t>
      </w:r>
      <w:r w:rsidR="00F206F7">
        <w:t>report is configured</w:t>
      </w:r>
      <w:r>
        <w:t xml:space="preserve">, </w:t>
      </w:r>
      <w:r w:rsidRPr="00E74D71">
        <w:t xml:space="preserve">the UE </w:t>
      </w:r>
      <w:r>
        <w:t>will</w:t>
      </w:r>
      <w:r w:rsidRPr="00E74D71">
        <w:t xml:space="preserve"> forget about the previous </w:t>
      </w:r>
      <w:r w:rsidR="00F206F7">
        <w:t xml:space="preserve">measurement </w:t>
      </w:r>
      <w:r w:rsidRPr="00E74D71">
        <w:t xml:space="preserve">reports it had already sent </w:t>
      </w:r>
      <w:r>
        <w:t xml:space="preserve">for </w:t>
      </w:r>
      <w:r w:rsidR="00F206F7">
        <w:t xml:space="preserve">that </w:t>
      </w:r>
      <w:r w:rsidRPr="00E74D71">
        <w:t>meas</w:t>
      </w:r>
      <w:r>
        <w:t>urement o</w:t>
      </w:r>
      <w:r w:rsidRPr="00E74D71">
        <w:t>bject</w:t>
      </w:r>
      <w:r>
        <w:t xml:space="preserve">, </w:t>
      </w:r>
      <w:r w:rsidR="00F206F7">
        <w:t xml:space="preserve">including good </w:t>
      </w:r>
      <w:r w:rsidRPr="00E74D71">
        <w:t>measurement</w:t>
      </w:r>
      <w:r w:rsidR="00F206F7">
        <w:t>s</w:t>
      </w:r>
      <w:r w:rsidRPr="00E74D71">
        <w:t xml:space="preserve"> which </w:t>
      </w:r>
      <w:r>
        <w:t xml:space="preserve">triggered the </w:t>
      </w:r>
      <w:r w:rsidR="00F206F7">
        <w:t xml:space="preserve">network to configure </w:t>
      </w:r>
      <w:r w:rsidRPr="00E74D71">
        <w:t xml:space="preserve">CGI </w:t>
      </w:r>
      <w:r w:rsidR="00F206F7">
        <w:t>report for that particular cell</w:t>
      </w:r>
      <w:r w:rsidRPr="00E74D71">
        <w:t>.</w:t>
      </w:r>
      <w:r w:rsidR="00F206F7">
        <w:t xml:space="preserve"> </w:t>
      </w:r>
    </w:p>
    <w:p w14:paraId="3A2FEE19" w14:textId="7172F175" w:rsidR="00C57AF3" w:rsidRPr="00C57AF3" w:rsidRDefault="00C57AF3" w:rsidP="00E74D71">
      <w:pPr>
        <w:pStyle w:val="BodyText"/>
        <w:numPr>
          <w:ilvl w:val="0"/>
          <w:numId w:val="17"/>
        </w:numPr>
        <w:ind w:left="1560" w:hanging="1560"/>
        <w:rPr>
          <w:b/>
        </w:rPr>
      </w:pPr>
      <w:bookmarkStart w:id="2" w:name="_Ref497314781"/>
      <w:bookmarkStart w:id="3" w:name="_Hlk498342538"/>
      <w:r w:rsidRPr="00A87C47">
        <w:rPr>
          <w:b/>
        </w:rPr>
        <w:t xml:space="preserve">In LTE, the </w:t>
      </w:r>
      <w:r w:rsidR="00A9431C">
        <w:rPr>
          <w:b/>
        </w:rPr>
        <w:t xml:space="preserve">removal of the measurement reporting entry and reset of timers which takes place upon requesting CGI reporting </w:t>
      </w:r>
      <w:r w:rsidR="00F206F7">
        <w:rPr>
          <w:b/>
        </w:rPr>
        <w:t>is unnecessary</w:t>
      </w:r>
      <w:r w:rsidR="00A9431C">
        <w:rPr>
          <w:b/>
        </w:rPr>
        <w:t>.</w:t>
      </w:r>
      <w:bookmarkEnd w:id="2"/>
    </w:p>
    <w:bookmarkEnd w:id="3"/>
    <w:p w14:paraId="24C1CBEB" w14:textId="40A34AB1" w:rsidR="008A14AC" w:rsidRDefault="00EE726B" w:rsidP="00275637">
      <w:r>
        <w:t>In NR, this can also</w:t>
      </w:r>
      <w:r w:rsidRPr="00134FAF">
        <w:t xml:space="preserve"> be avoided by </w:t>
      </w:r>
      <w:r>
        <w:t xml:space="preserve">instructing the UE not to remove </w:t>
      </w:r>
      <w:r w:rsidRPr="00EE726B">
        <w:t>the measurement reporting entry or reset measurement related timers</w:t>
      </w:r>
      <w:r>
        <w:t xml:space="preserve"> upon CGI reporting configuration.</w:t>
      </w:r>
    </w:p>
    <w:p w14:paraId="1EF85116" w14:textId="77777777" w:rsidR="008A14AC" w:rsidRDefault="008A14AC" w:rsidP="008A14AC">
      <w:pPr>
        <w:pStyle w:val="BodyText"/>
        <w:ind w:left="1440" w:hanging="1440"/>
        <w:rPr>
          <w:b/>
        </w:rPr>
      </w:pPr>
      <w:r w:rsidRPr="00A15DFC">
        <w:rPr>
          <w:b/>
        </w:rPr>
        <w:t xml:space="preserve">Proposal </w:t>
      </w:r>
      <w:r>
        <w:rPr>
          <w:b/>
        </w:rPr>
        <w:t>2</w:t>
      </w:r>
      <w:r w:rsidRPr="00A15DFC">
        <w:rPr>
          <w:b/>
        </w:rPr>
        <w:tab/>
      </w:r>
      <w:r>
        <w:rPr>
          <w:b/>
        </w:rPr>
        <w:t xml:space="preserve">In NR, upon CGI reporting configuration, the UE does not remove </w:t>
      </w:r>
      <w:bookmarkStart w:id="4" w:name="_Hlk503466114"/>
      <w:r w:rsidRPr="008A14AC">
        <w:rPr>
          <w:b/>
        </w:rPr>
        <w:t>the measurement reporting entry</w:t>
      </w:r>
      <w:r>
        <w:rPr>
          <w:b/>
        </w:rPr>
        <w:t xml:space="preserve"> or </w:t>
      </w:r>
      <w:r w:rsidRPr="008A14AC">
        <w:rPr>
          <w:b/>
        </w:rPr>
        <w:t xml:space="preserve">reset </w:t>
      </w:r>
      <w:r>
        <w:rPr>
          <w:b/>
        </w:rPr>
        <w:t xml:space="preserve">measurement related </w:t>
      </w:r>
      <w:r w:rsidRPr="008A14AC">
        <w:rPr>
          <w:b/>
        </w:rPr>
        <w:t>timers</w:t>
      </w:r>
      <w:bookmarkEnd w:id="4"/>
      <w:r>
        <w:rPr>
          <w:b/>
        </w:rPr>
        <w:t>.</w:t>
      </w:r>
    </w:p>
    <w:p w14:paraId="0672E30D" w14:textId="77777777" w:rsidR="008A14AC" w:rsidRDefault="008A14AC" w:rsidP="00275637"/>
    <w:p w14:paraId="1FA224D9" w14:textId="6B8E3ABD" w:rsidR="00275637" w:rsidRDefault="008A14AC" w:rsidP="008A14AC">
      <w:r>
        <w:t xml:space="preserve">One open issue that remains is how to perform the encoding for CGI reporting configuration and procedural text associated, such a way to enable these enhancements. </w:t>
      </w:r>
      <w:r w:rsidR="00C57AF3">
        <w:t xml:space="preserve">One </w:t>
      </w:r>
      <w:r w:rsidR="00004A5B">
        <w:t>alternative</w:t>
      </w:r>
      <w:r>
        <w:t xml:space="preserve"> </w:t>
      </w:r>
      <w:r w:rsidR="00004A5B">
        <w:t>would be to include the configuration of cell</w:t>
      </w:r>
      <w:r w:rsidR="00CC17DC">
        <w:t>s</w:t>
      </w:r>
      <w:r w:rsidR="00004A5B">
        <w:t xml:space="preserve"> for which to report CGI in the measurement reporting configuration</w:t>
      </w:r>
      <w:r w:rsidR="0056622B">
        <w:t xml:space="preserve">. </w:t>
      </w:r>
      <w:r w:rsidR="00F31808">
        <w:t>This would avoid the flushing of the measurement reporting entry and timers for each new CGI reporting request</w:t>
      </w:r>
      <w:bookmarkStart w:id="5" w:name="_Hlk498086428"/>
      <w:r w:rsidR="00F31808">
        <w:t xml:space="preserve">. Another alternative would be to </w:t>
      </w:r>
      <w:r w:rsidR="00AC11A8">
        <w:t>change</w:t>
      </w:r>
      <w:r>
        <w:t xml:space="preserve"> the </w:t>
      </w:r>
      <w:r w:rsidR="00F31808">
        <w:t>UE behaviou</w:t>
      </w:r>
      <w:r w:rsidR="003F511F">
        <w:t xml:space="preserve">r upon receiving a </w:t>
      </w:r>
      <w:r w:rsidR="00CC17DC" w:rsidRPr="00134FAF">
        <w:rPr>
          <w:i/>
        </w:rPr>
        <w:t>meas</w:t>
      </w:r>
      <w:r w:rsidR="00CC17DC">
        <w:rPr>
          <w:i/>
        </w:rPr>
        <w:t>Object</w:t>
      </w:r>
      <w:r w:rsidR="00CC17DC" w:rsidRPr="00134FAF">
        <w:rPr>
          <w:i/>
        </w:rPr>
        <w:t>ToAddModList</w:t>
      </w:r>
      <w:r w:rsidR="00CC17DC">
        <w:t xml:space="preserve"> </w:t>
      </w:r>
      <w:r w:rsidR="003F511F">
        <w:t xml:space="preserve">so that the flushing of the measurement reporting entry and timers </w:t>
      </w:r>
      <w:r w:rsidR="00AC11A8">
        <w:t>are</w:t>
      </w:r>
      <w:r w:rsidR="003F511F">
        <w:t xml:space="preserve"> not </w:t>
      </w:r>
      <w:r w:rsidR="00EE726B">
        <w:t xml:space="preserve">performed </w:t>
      </w:r>
      <w:r w:rsidR="003F511F">
        <w:t xml:space="preserve">if the only update in the </w:t>
      </w:r>
      <w:r w:rsidR="003F511F" w:rsidRPr="00586AC7">
        <w:t>measurement</w:t>
      </w:r>
      <w:r w:rsidR="00CC17DC" w:rsidRPr="00134FAF">
        <w:t xml:space="preserve"> o</w:t>
      </w:r>
      <w:r w:rsidR="00CC17DC" w:rsidRPr="00586AC7">
        <w:t xml:space="preserve">bject </w:t>
      </w:r>
      <w:r w:rsidR="003F511F">
        <w:t xml:space="preserve">is </w:t>
      </w:r>
      <w:r w:rsidR="00CC17DC">
        <w:t>related to which cells to report CGI for</w:t>
      </w:r>
      <w:r w:rsidR="003F511F" w:rsidRPr="00586AC7">
        <w:t>.</w:t>
      </w:r>
      <w:bookmarkEnd w:id="5"/>
      <w:r w:rsidR="003F511F">
        <w:t xml:space="preserve"> </w:t>
      </w:r>
    </w:p>
    <w:p w14:paraId="4CF66FD0" w14:textId="1FF226DD" w:rsidR="008A14AC" w:rsidRDefault="008A14AC" w:rsidP="008A14AC">
      <w:pPr>
        <w:pStyle w:val="BodyText"/>
        <w:ind w:left="1440" w:hanging="1440"/>
        <w:rPr>
          <w:b/>
        </w:rPr>
      </w:pPr>
      <w:r w:rsidRPr="00A15DFC">
        <w:rPr>
          <w:b/>
        </w:rPr>
        <w:t xml:space="preserve">Proposal </w:t>
      </w:r>
      <w:r>
        <w:rPr>
          <w:b/>
        </w:rPr>
        <w:t>3</w:t>
      </w:r>
      <w:r w:rsidRPr="00A15DFC">
        <w:rPr>
          <w:b/>
        </w:rPr>
        <w:tab/>
      </w:r>
      <w:r>
        <w:rPr>
          <w:b/>
        </w:rPr>
        <w:t>Discuss ASN.1 encoding for CGI reporting configuration e.g. reportConfig or measObject.</w:t>
      </w:r>
    </w:p>
    <w:p w14:paraId="0162D76B" w14:textId="77777777" w:rsidR="00A9431C" w:rsidRDefault="00A9431C" w:rsidP="00134FAF">
      <w:pPr>
        <w:pStyle w:val="Heading1"/>
        <w:pBdr>
          <w:top w:val="single" w:sz="12" w:space="0" w:color="auto"/>
        </w:pBdr>
      </w:pPr>
      <w:r w:rsidRPr="00CE0424">
        <w:t>Conclusion</w:t>
      </w:r>
    </w:p>
    <w:p w14:paraId="47EEC870" w14:textId="5A396892" w:rsidR="00A9431C" w:rsidRDefault="00A9431C" w:rsidP="00A9431C">
      <w:pPr>
        <w:pStyle w:val="BodyText"/>
      </w:pPr>
      <w:r>
        <w:t>In the previous section, the following has been observed:</w:t>
      </w:r>
    </w:p>
    <w:p w14:paraId="2C14E019" w14:textId="2886EE4C" w:rsidR="00586AC7" w:rsidRPr="004158C2" w:rsidRDefault="00586AC7" w:rsidP="00134FAF">
      <w:pPr>
        <w:pStyle w:val="BodyText"/>
        <w:numPr>
          <w:ilvl w:val="0"/>
          <w:numId w:val="18"/>
        </w:numPr>
        <w:rPr>
          <w:b/>
        </w:rPr>
      </w:pPr>
      <w:r w:rsidRPr="002D3ECB">
        <w:rPr>
          <w:b/>
        </w:rPr>
        <w:t xml:space="preserve">In LTE, </w:t>
      </w:r>
      <w:r>
        <w:rPr>
          <w:b/>
        </w:rPr>
        <w:t>the UE can be configured to measure CGI from</w:t>
      </w:r>
      <w:r w:rsidRPr="002D3ECB">
        <w:rPr>
          <w:b/>
        </w:rPr>
        <w:t xml:space="preserve"> </w:t>
      </w:r>
      <w:r>
        <w:rPr>
          <w:b/>
        </w:rPr>
        <w:t xml:space="preserve">only </w:t>
      </w:r>
      <w:r w:rsidRPr="002D3ECB">
        <w:rPr>
          <w:b/>
        </w:rPr>
        <w:t>one cell at the time</w:t>
      </w:r>
      <w:r>
        <w:rPr>
          <w:b/>
        </w:rPr>
        <w:t xml:space="preserve">, which may </w:t>
      </w:r>
      <w:r w:rsidRPr="002D3ECB">
        <w:rPr>
          <w:b/>
        </w:rPr>
        <w:t>cause unnecessary signalling.</w:t>
      </w:r>
      <w:r w:rsidRPr="004158C2" w:rsidDel="00586AC7">
        <w:rPr>
          <w:b/>
        </w:rPr>
        <w:t xml:space="preserve"> </w:t>
      </w:r>
    </w:p>
    <w:p w14:paraId="148DC374" w14:textId="436B6209" w:rsidR="00A9431C" w:rsidRDefault="003F511F" w:rsidP="00134FAF">
      <w:pPr>
        <w:pStyle w:val="BodyText"/>
        <w:numPr>
          <w:ilvl w:val="0"/>
          <w:numId w:val="18"/>
        </w:numPr>
      </w:pPr>
      <w:r>
        <w:fldChar w:fldCharType="begin"/>
      </w:r>
      <w:r>
        <w:instrText xml:space="preserve"> REF _Ref497314781 \h </w:instrText>
      </w:r>
      <w:r>
        <w:fldChar w:fldCharType="separate"/>
      </w:r>
      <w:r w:rsidR="00AC11A8" w:rsidRPr="00A87C47">
        <w:rPr>
          <w:b/>
        </w:rPr>
        <w:t xml:space="preserve">In LTE, the </w:t>
      </w:r>
      <w:r w:rsidR="00AC11A8">
        <w:rPr>
          <w:b/>
        </w:rPr>
        <w:t>removal of the measurement reporting entry and reset of timers which takes place upon requesting CGI reporting is unnecessary.</w:t>
      </w:r>
      <w:r>
        <w:fldChar w:fldCharType="end"/>
      </w:r>
    </w:p>
    <w:p w14:paraId="101B6DCD" w14:textId="34895BA6" w:rsidR="00A9431C" w:rsidRDefault="00A9431C" w:rsidP="00A9431C">
      <w:pPr>
        <w:pStyle w:val="BodyText"/>
      </w:pPr>
      <w:r>
        <w:t>Based on these observations, we have proposed the following:</w:t>
      </w:r>
    </w:p>
    <w:p w14:paraId="743233DA" w14:textId="77777777" w:rsidR="00586AC7" w:rsidRDefault="00586AC7" w:rsidP="00586AC7">
      <w:pPr>
        <w:pStyle w:val="BodyText"/>
        <w:rPr>
          <w:b/>
        </w:rPr>
      </w:pPr>
      <w:r w:rsidRPr="00A15DFC">
        <w:rPr>
          <w:b/>
        </w:rPr>
        <w:lastRenderedPageBreak/>
        <w:t xml:space="preserve">Proposal </w:t>
      </w:r>
      <w:r>
        <w:rPr>
          <w:b/>
        </w:rPr>
        <w:t>1</w:t>
      </w:r>
      <w:r w:rsidRPr="00A15DFC">
        <w:rPr>
          <w:b/>
        </w:rPr>
        <w:tab/>
      </w:r>
      <w:r>
        <w:rPr>
          <w:b/>
        </w:rPr>
        <w:t>In NR, the UE can be configured with a list of cells for which to report CGI.</w:t>
      </w:r>
    </w:p>
    <w:p w14:paraId="53BC941C" w14:textId="17ADDA26" w:rsidR="003F511F" w:rsidRDefault="003F511F" w:rsidP="003F511F">
      <w:pPr>
        <w:pStyle w:val="BodyText"/>
        <w:rPr>
          <w:b/>
        </w:rPr>
      </w:pPr>
      <w:r w:rsidRPr="00A15DFC">
        <w:rPr>
          <w:b/>
        </w:rPr>
        <w:t xml:space="preserve">Proposal </w:t>
      </w:r>
      <w:r w:rsidR="00586AC7">
        <w:rPr>
          <w:b/>
        </w:rPr>
        <w:t>2</w:t>
      </w:r>
      <w:r w:rsidRPr="00A15DFC">
        <w:rPr>
          <w:b/>
        </w:rPr>
        <w:tab/>
      </w:r>
      <w:r w:rsidR="00EE726B">
        <w:rPr>
          <w:b/>
        </w:rPr>
        <w:t xml:space="preserve">In NR, upon CGI reporting configuration, the UE does not remove </w:t>
      </w:r>
      <w:r w:rsidR="00EE726B" w:rsidRPr="008A14AC">
        <w:rPr>
          <w:b/>
        </w:rPr>
        <w:t>the measurement reporting entry</w:t>
      </w:r>
      <w:r w:rsidR="00EE726B">
        <w:rPr>
          <w:b/>
        </w:rPr>
        <w:t xml:space="preserve"> or </w:t>
      </w:r>
      <w:r w:rsidR="00EE726B" w:rsidRPr="008A14AC">
        <w:rPr>
          <w:b/>
        </w:rPr>
        <w:t xml:space="preserve">reset </w:t>
      </w:r>
      <w:r w:rsidR="00EE726B">
        <w:rPr>
          <w:b/>
        </w:rPr>
        <w:t xml:space="preserve">measurement related </w:t>
      </w:r>
      <w:r w:rsidR="00EE726B" w:rsidRPr="008A14AC">
        <w:rPr>
          <w:b/>
        </w:rPr>
        <w:t>timers</w:t>
      </w:r>
      <w:r>
        <w:rPr>
          <w:b/>
        </w:rPr>
        <w:t>.</w:t>
      </w:r>
    </w:p>
    <w:p w14:paraId="0396A96B" w14:textId="47E8A275" w:rsidR="00EE726B" w:rsidRPr="00A15DFC" w:rsidRDefault="00EE726B" w:rsidP="00EE726B">
      <w:pPr>
        <w:pStyle w:val="BodyText"/>
        <w:ind w:left="1440" w:hanging="1440"/>
        <w:rPr>
          <w:b/>
        </w:rPr>
      </w:pPr>
      <w:r w:rsidRPr="00A15DFC">
        <w:rPr>
          <w:b/>
        </w:rPr>
        <w:t xml:space="preserve">Proposal </w:t>
      </w:r>
      <w:r>
        <w:rPr>
          <w:b/>
        </w:rPr>
        <w:t>3</w:t>
      </w:r>
      <w:r w:rsidRPr="00A15DFC">
        <w:rPr>
          <w:b/>
        </w:rPr>
        <w:tab/>
      </w:r>
      <w:r>
        <w:rPr>
          <w:b/>
        </w:rPr>
        <w:t>Discuss ASN.1 encoding for CGI reporting configuration e.g. reportConfig or measObject.</w:t>
      </w:r>
    </w:p>
    <w:p w14:paraId="649589F6" w14:textId="1447B0D6" w:rsidR="00315683" w:rsidRDefault="00E74D71" w:rsidP="00315683">
      <w:pPr>
        <w:pStyle w:val="Heading1"/>
      </w:pPr>
      <w:r>
        <w:t>R</w:t>
      </w:r>
      <w:r w:rsidR="00315683">
        <w:t>eferences</w:t>
      </w:r>
    </w:p>
    <w:p w14:paraId="332296EE" w14:textId="602744C0" w:rsidR="00315683" w:rsidRDefault="00315683" w:rsidP="00DC6C98">
      <w:pPr>
        <w:pStyle w:val="ListParagraph"/>
        <w:numPr>
          <w:ilvl w:val="0"/>
          <w:numId w:val="16"/>
        </w:numPr>
      </w:pPr>
      <w:bookmarkStart w:id="6" w:name="_Ref497307117"/>
      <w:r w:rsidRPr="00315683">
        <w:t>3GPP TS 36.331 V14.4.0 (2017-09)</w:t>
      </w:r>
      <w:r>
        <w:t>,</w:t>
      </w:r>
      <w:r w:rsidR="00DC6C98">
        <w:t xml:space="preserve"> Technical Specification, 3rd Generation Partnership Project; Technical Specification Group Radio Access Network; Evolved Universal Terrestrial Radio Access (E-UTRA); Radio Resource Control (RRC); Protocol specification (Release 14)</w:t>
      </w:r>
      <w:bookmarkEnd w:id="6"/>
    </w:p>
    <w:p w14:paraId="5E660122" w14:textId="77777777" w:rsidR="00DC6C98" w:rsidRPr="00315683" w:rsidRDefault="00DC6C98" w:rsidP="00DC6C98"/>
    <w:p w14:paraId="3E14710D" w14:textId="77777777" w:rsidR="00315683" w:rsidRDefault="00315683" w:rsidP="00315683">
      <w:pPr>
        <w:pStyle w:val="BodyText"/>
      </w:pPr>
    </w:p>
    <w:sectPr w:rsidR="0031568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711FA" w14:textId="77777777" w:rsidR="001E6D6C" w:rsidRDefault="001E6D6C">
      <w:r>
        <w:separator/>
      </w:r>
    </w:p>
  </w:endnote>
  <w:endnote w:type="continuationSeparator" w:id="0">
    <w:p w14:paraId="61679BA1" w14:textId="77777777" w:rsidR="001E6D6C" w:rsidRDefault="001E6D6C">
      <w:r>
        <w:continuationSeparator/>
      </w:r>
    </w:p>
  </w:endnote>
  <w:endnote w:type="continuationNotice" w:id="1">
    <w:p w14:paraId="11F5E6FC" w14:textId="77777777" w:rsidR="001E6D6C" w:rsidRDefault="001E6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DAC239E" w:rsidR="00600455" w:rsidRDefault="00600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78C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78C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7DB27" w14:textId="77777777" w:rsidR="001E6D6C" w:rsidRDefault="001E6D6C">
      <w:r>
        <w:separator/>
      </w:r>
    </w:p>
  </w:footnote>
  <w:footnote w:type="continuationSeparator" w:id="0">
    <w:p w14:paraId="1C191146" w14:textId="77777777" w:rsidR="001E6D6C" w:rsidRDefault="001E6D6C">
      <w:r>
        <w:continuationSeparator/>
      </w:r>
    </w:p>
  </w:footnote>
  <w:footnote w:type="continuationNotice" w:id="1">
    <w:p w14:paraId="25C90A01" w14:textId="77777777" w:rsidR="001E6D6C" w:rsidRDefault="001E6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00455" w:rsidRDefault="0060045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4588" w14:textId="77777777" w:rsidR="00600455" w:rsidRDefault="00600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EB65B6"/>
    <w:multiLevelType w:val="hybridMultilevel"/>
    <w:tmpl w:val="92F42A08"/>
    <w:lvl w:ilvl="0" w:tplc="7064366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801E3"/>
    <w:multiLevelType w:val="hybridMultilevel"/>
    <w:tmpl w:val="0BA62C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18"/>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6"/>
  </w:num>
  <w:num w:numId="17">
    <w:abstractNumId w:val="17"/>
  </w:num>
  <w:num w:numId="18">
    <w:abstractNumId w:val="15"/>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A5B"/>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6751"/>
    <w:rsid w:val="000670D1"/>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27EE3"/>
    <w:rsid w:val="00130A3C"/>
    <w:rsid w:val="00132FD0"/>
    <w:rsid w:val="001344C0"/>
    <w:rsid w:val="001346FA"/>
    <w:rsid w:val="00134FAF"/>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52"/>
    <w:rsid w:val="001A6173"/>
    <w:rsid w:val="001A6CBA"/>
    <w:rsid w:val="001B0D97"/>
    <w:rsid w:val="001B5A5D"/>
    <w:rsid w:val="001C1CE5"/>
    <w:rsid w:val="001C2B04"/>
    <w:rsid w:val="001C3D2A"/>
    <w:rsid w:val="001C6495"/>
    <w:rsid w:val="001D1084"/>
    <w:rsid w:val="001D1912"/>
    <w:rsid w:val="001D1D53"/>
    <w:rsid w:val="001D51BA"/>
    <w:rsid w:val="001D6342"/>
    <w:rsid w:val="001D6D53"/>
    <w:rsid w:val="001D715C"/>
    <w:rsid w:val="001E3559"/>
    <w:rsid w:val="001E58E2"/>
    <w:rsid w:val="001E6D6C"/>
    <w:rsid w:val="001E7AED"/>
    <w:rsid w:val="001F3916"/>
    <w:rsid w:val="001F54C5"/>
    <w:rsid w:val="001F662C"/>
    <w:rsid w:val="001F7074"/>
    <w:rsid w:val="00200490"/>
    <w:rsid w:val="00201F3A"/>
    <w:rsid w:val="00203766"/>
    <w:rsid w:val="00203F96"/>
    <w:rsid w:val="002069B2"/>
    <w:rsid w:val="002074FB"/>
    <w:rsid w:val="00207FA3"/>
    <w:rsid w:val="002122E9"/>
    <w:rsid w:val="00214DA8"/>
    <w:rsid w:val="00215423"/>
    <w:rsid w:val="002158FA"/>
    <w:rsid w:val="00220600"/>
    <w:rsid w:val="0022231D"/>
    <w:rsid w:val="002224DB"/>
    <w:rsid w:val="00223FCB"/>
    <w:rsid w:val="002252C3"/>
    <w:rsid w:val="00225C54"/>
    <w:rsid w:val="00230765"/>
    <w:rsid w:val="00231442"/>
    <w:rsid w:val="002319E4"/>
    <w:rsid w:val="00235632"/>
    <w:rsid w:val="00235872"/>
    <w:rsid w:val="00241559"/>
    <w:rsid w:val="0024261C"/>
    <w:rsid w:val="002435B3"/>
    <w:rsid w:val="002458EB"/>
    <w:rsid w:val="002500C8"/>
    <w:rsid w:val="00255658"/>
    <w:rsid w:val="00257543"/>
    <w:rsid w:val="002617E7"/>
    <w:rsid w:val="00261FC8"/>
    <w:rsid w:val="00264228"/>
    <w:rsid w:val="00264334"/>
    <w:rsid w:val="0026473E"/>
    <w:rsid w:val="00266214"/>
    <w:rsid w:val="00267C83"/>
    <w:rsid w:val="0027144F"/>
    <w:rsid w:val="00271F3A"/>
    <w:rsid w:val="00272B44"/>
    <w:rsid w:val="00273278"/>
    <w:rsid w:val="002737F4"/>
    <w:rsid w:val="00275637"/>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24D6"/>
    <w:rsid w:val="002C1A08"/>
    <w:rsid w:val="002C41E6"/>
    <w:rsid w:val="002C6A5B"/>
    <w:rsid w:val="002D071A"/>
    <w:rsid w:val="002D34B2"/>
    <w:rsid w:val="002D3ECB"/>
    <w:rsid w:val="002D7637"/>
    <w:rsid w:val="002E17F2"/>
    <w:rsid w:val="002E7CAE"/>
    <w:rsid w:val="002F2771"/>
    <w:rsid w:val="002F37A9"/>
    <w:rsid w:val="00301CE6"/>
    <w:rsid w:val="0030256B"/>
    <w:rsid w:val="0030501F"/>
    <w:rsid w:val="003059A5"/>
    <w:rsid w:val="00307432"/>
    <w:rsid w:val="00307BA1"/>
    <w:rsid w:val="003100DD"/>
    <w:rsid w:val="00311702"/>
    <w:rsid w:val="00311E82"/>
    <w:rsid w:val="00313FD6"/>
    <w:rsid w:val="003143BD"/>
    <w:rsid w:val="003146FE"/>
    <w:rsid w:val="00315683"/>
    <w:rsid w:val="00317B01"/>
    <w:rsid w:val="003203ED"/>
    <w:rsid w:val="003217E3"/>
    <w:rsid w:val="00322C9F"/>
    <w:rsid w:val="00324D23"/>
    <w:rsid w:val="0033159D"/>
    <w:rsid w:val="00331751"/>
    <w:rsid w:val="00334579"/>
    <w:rsid w:val="00335858"/>
    <w:rsid w:val="00336BDA"/>
    <w:rsid w:val="00342BD7"/>
    <w:rsid w:val="00343A07"/>
    <w:rsid w:val="00346DB5"/>
    <w:rsid w:val="003477B1"/>
    <w:rsid w:val="00353EA4"/>
    <w:rsid w:val="0035482C"/>
    <w:rsid w:val="00355171"/>
    <w:rsid w:val="00357380"/>
    <w:rsid w:val="003602D9"/>
    <w:rsid w:val="003604CE"/>
    <w:rsid w:val="00362831"/>
    <w:rsid w:val="003634F9"/>
    <w:rsid w:val="00370E47"/>
    <w:rsid w:val="003742AC"/>
    <w:rsid w:val="00377CE1"/>
    <w:rsid w:val="003815DB"/>
    <w:rsid w:val="00385BF0"/>
    <w:rsid w:val="00392AEA"/>
    <w:rsid w:val="003939FF"/>
    <w:rsid w:val="003A2223"/>
    <w:rsid w:val="003A2A0F"/>
    <w:rsid w:val="003A3F59"/>
    <w:rsid w:val="003A45A1"/>
    <w:rsid w:val="003A5B0A"/>
    <w:rsid w:val="003A6BAC"/>
    <w:rsid w:val="003A7EF3"/>
    <w:rsid w:val="003B159C"/>
    <w:rsid w:val="003B369F"/>
    <w:rsid w:val="003B36A3"/>
    <w:rsid w:val="003B7FE5"/>
    <w:rsid w:val="003C11C8"/>
    <w:rsid w:val="003C20A8"/>
    <w:rsid w:val="003C2702"/>
    <w:rsid w:val="003C7047"/>
    <w:rsid w:val="003C7806"/>
    <w:rsid w:val="003D109F"/>
    <w:rsid w:val="003D2478"/>
    <w:rsid w:val="003D2FC4"/>
    <w:rsid w:val="003D3C45"/>
    <w:rsid w:val="003D4F5A"/>
    <w:rsid w:val="003D5B1F"/>
    <w:rsid w:val="003E15FA"/>
    <w:rsid w:val="003E55E4"/>
    <w:rsid w:val="003E74E3"/>
    <w:rsid w:val="003E75BA"/>
    <w:rsid w:val="003F05C7"/>
    <w:rsid w:val="003F2CD4"/>
    <w:rsid w:val="003F511F"/>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43E3"/>
    <w:rsid w:val="00444F56"/>
    <w:rsid w:val="00446488"/>
    <w:rsid w:val="004468C4"/>
    <w:rsid w:val="00447002"/>
    <w:rsid w:val="00450724"/>
    <w:rsid w:val="004517AA"/>
    <w:rsid w:val="00452CAC"/>
    <w:rsid w:val="004554C1"/>
    <w:rsid w:val="00457565"/>
    <w:rsid w:val="00457B71"/>
    <w:rsid w:val="004610B4"/>
    <w:rsid w:val="0046599B"/>
    <w:rsid w:val="00465F3A"/>
    <w:rsid w:val="004662E1"/>
    <w:rsid w:val="004669E2"/>
    <w:rsid w:val="00470C31"/>
    <w:rsid w:val="004734D0"/>
    <w:rsid w:val="0047556B"/>
    <w:rsid w:val="00477768"/>
    <w:rsid w:val="00492BC5"/>
    <w:rsid w:val="004964F1"/>
    <w:rsid w:val="004A014D"/>
    <w:rsid w:val="004A16BC"/>
    <w:rsid w:val="004A2B94"/>
    <w:rsid w:val="004A5B83"/>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2994"/>
    <w:rsid w:val="0050560E"/>
    <w:rsid w:val="00506557"/>
    <w:rsid w:val="0050677A"/>
    <w:rsid w:val="005108D8"/>
    <w:rsid w:val="005116F9"/>
    <w:rsid w:val="005153A7"/>
    <w:rsid w:val="005166A8"/>
    <w:rsid w:val="005219CF"/>
    <w:rsid w:val="005269DA"/>
    <w:rsid w:val="00531534"/>
    <w:rsid w:val="005338D0"/>
    <w:rsid w:val="00534B59"/>
    <w:rsid w:val="0053510E"/>
    <w:rsid w:val="00536759"/>
    <w:rsid w:val="00537C62"/>
    <w:rsid w:val="005455ED"/>
    <w:rsid w:val="00546970"/>
    <w:rsid w:val="00550057"/>
    <w:rsid w:val="00551F5A"/>
    <w:rsid w:val="0055374C"/>
    <w:rsid w:val="00554E19"/>
    <w:rsid w:val="00555B8C"/>
    <w:rsid w:val="0056121F"/>
    <w:rsid w:val="0056622B"/>
    <w:rsid w:val="00567705"/>
    <w:rsid w:val="005716C7"/>
    <w:rsid w:val="00572505"/>
    <w:rsid w:val="00573100"/>
    <w:rsid w:val="00580202"/>
    <w:rsid w:val="00581F11"/>
    <w:rsid w:val="00582809"/>
    <w:rsid w:val="00584B76"/>
    <w:rsid w:val="00586AC7"/>
    <w:rsid w:val="0058798C"/>
    <w:rsid w:val="00587C72"/>
    <w:rsid w:val="005900FA"/>
    <w:rsid w:val="005921ED"/>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D18A1"/>
    <w:rsid w:val="005E30CD"/>
    <w:rsid w:val="005E385F"/>
    <w:rsid w:val="005E5491"/>
    <w:rsid w:val="005E5B81"/>
    <w:rsid w:val="005F2CB1"/>
    <w:rsid w:val="005F3025"/>
    <w:rsid w:val="005F4D03"/>
    <w:rsid w:val="005F618C"/>
    <w:rsid w:val="005F70BD"/>
    <w:rsid w:val="00600455"/>
    <w:rsid w:val="006026D7"/>
    <w:rsid w:val="0060283C"/>
    <w:rsid w:val="0060343A"/>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37A"/>
    <w:rsid w:val="006817C9"/>
    <w:rsid w:val="00683ECE"/>
    <w:rsid w:val="00695FC2"/>
    <w:rsid w:val="00696949"/>
    <w:rsid w:val="00696E86"/>
    <w:rsid w:val="00697052"/>
    <w:rsid w:val="006A46FB"/>
    <w:rsid w:val="006A5E28"/>
    <w:rsid w:val="006A697B"/>
    <w:rsid w:val="006A7AFF"/>
    <w:rsid w:val="006B1816"/>
    <w:rsid w:val="006B2099"/>
    <w:rsid w:val="006B323D"/>
    <w:rsid w:val="006B50CF"/>
    <w:rsid w:val="006B768F"/>
    <w:rsid w:val="006B78CD"/>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6F7A61"/>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1145"/>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460"/>
    <w:rsid w:val="0078177E"/>
    <w:rsid w:val="0078304C"/>
    <w:rsid w:val="00783673"/>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2D47"/>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14AC"/>
    <w:rsid w:val="008A21FF"/>
    <w:rsid w:val="008A2974"/>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153A"/>
    <w:rsid w:val="008C2017"/>
    <w:rsid w:val="008C4958"/>
    <w:rsid w:val="008C4BAA"/>
    <w:rsid w:val="008C6AE8"/>
    <w:rsid w:val="008C7573"/>
    <w:rsid w:val="008D34F1"/>
    <w:rsid w:val="008D39D8"/>
    <w:rsid w:val="008D6D1A"/>
    <w:rsid w:val="008D7F91"/>
    <w:rsid w:val="008E065E"/>
    <w:rsid w:val="008E0927"/>
    <w:rsid w:val="008E1909"/>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41636"/>
    <w:rsid w:val="00943742"/>
    <w:rsid w:val="0094570F"/>
    <w:rsid w:val="00945C05"/>
    <w:rsid w:val="00946945"/>
    <w:rsid w:val="00947713"/>
    <w:rsid w:val="00950BF1"/>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85774"/>
    <w:rsid w:val="00990630"/>
    <w:rsid w:val="0099130C"/>
    <w:rsid w:val="00991761"/>
    <w:rsid w:val="00994DCA"/>
    <w:rsid w:val="009960EC"/>
    <w:rsid w:val="009970DD"/>
    <w:rsid w:val="009A0FBA"/>
    <w:rsid w:val="009A1247"/>
    <w:rsid w:val="009A1601"/>
    <w:rsid w:val="009A4231"/>
    <w:rsid w:val="009A462D"/>
    <w:rsid w:val="009A5CBA"/>
    <w:rsid w:val="009B1F30"/>
    <w:rsid w:val="009B3AC2"/>
    <w:rsid w:val="009B4DF4"/>
    <w:rsid w:val="009B564E"/>
    <w:rsid w:val="009B5904"/>
    <w:rsid w:val="009B7E87"/>
    <w:rsid w:val="009C403E"/>
    <w:rsid w:val="009C69E1"/>
    <w:rsid w:val="009D14C6"/>
    <w:rsid w:val="009D32F6"/>
    <w:rsid w:val="009D4FF0"/>
    <w:rsid w:val="009D6CF1"/>
    <w:rsid w:val="009D703C"/>
    <w:rsid w:val="009D718F"/>
    <w:rsid w:val="009E068F"/>
    <w:rsid w:val="009E14E0"/>
    <w:rsid w:val="009E35DB"/>
    <w:rsid w:val="009E47A3"/>
    <w:rsid w:val="009E584E"/>
    <w:rsid w:val="009F08F3"/>
    <w:rsid w:val="009F1ECE"/>
    <w:rsid w:val="009F344F"/>
    <w:rsid w:val="009F6249"/>
    <w:rsid w:val="00A00F77"/>
    <w:rsid w:val="00A01AC1"/>
    <w:rsid w:val="00A048A8"/>
    <w:rsid w:val="00A04F49"/>
    <w:rsid w:val="00A05CF8"/>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2FC6"/>
    <w:rsid w:val="00A9431C"/>
    <w:rsid w:val="00A9442A"/>
    <w:rsid w:val="00AA016F"/>
    <w:rsid w:val="00AA1ED6"/>
    <w:rsid w:val="00AA2170"/>
    <w:rsid w:val="00AA4FAA"/>
    <w:rsid w:val="00AA51D6"/>
    <w:rsid w:val="00AB0BC8"/>
    <w:rsid w:val="00AB11CA"/>
    <w:rsid w:val="00AB14D9"/>
    <w:rsid w:val="00AB3F9A"/>
    <w:rsid w:val="00AB4AB8"/>
    <w:rsid w:val="00AB655E"/>
    <w:rsid w:val="00AB67DE"/>
    <w:rsid w:val="00AC007F"/>
    <w:rsid w:val="00AC11A8"/>
    <w:rsid w:val="00AC2ECD"/>
    <w:rsid w:val="00AC3119"/>
    <w:rsid w:val="00AC49FB"/>
    <w:rsid w:val="00AC5A10"/>
    <w:rsid w:val="00AC5E23"/>
    <w:rsid w:val="00AD0AA3"/>
    <w:rsid w:val="00AD3F94"/>
    <w:rsid w:val="00AD4A5A"/>
    <w:rsid w:val="00AD55AA"/>
    <w:rsid w:val="00AE27AC"/>
    <w:rsid w:val="00AE40E0"/>
    <w:rsid w:val="00AE4DBA"/>
    <w:rsid w:val="00AE4F07"/>
    <w:rsid w:val="00AF1C5D"/>
    <w:rsid w:val="00AF2396"/>
    <w:rsid w:val="00AF42D7"/>
    <w:rsid w:val="00B006FE"/>
    <w:rsid w:val="00B007CB"/>
    <w:rsid w:val="00B01204"/>
    <w:rsid w:val="00B02AA9"/>
    <w:rsid w:val="00B02FA3"/>
    <w:rsid w:val="00B05084"/>
    <w:rsid w:val="00B157F9"/>
    <w:rsid w:val="00B167F1"/>
    <w:rsid w:val="00B20256"/>
    <w:rsid w:val="00B20D09"/>
    <w:rsid w:val="00B2763F"/>
    <w:rsid w:val="00B27AAC"/>
    <w:rsid w:val="00B30929"/>
    <w:rsid w:val="00B36579"/>
    <w:rsid w:val="00B372AA"/>
    <w:rsid w:val="00B40445"/>
    <w:rsid w:val="00B41888"/>
    <w:rsid w:val="00B42BDB"/>
    <w:rsid w:val="00B45A52"/>
    <w:rsid w:val="00B46175"/>
    <w:rsid w:val="00B52B7E"/>
    <w:rsid w:val="00B62AAA"/>
    <w:rsid w:val="00B664C7"/>
    <w:rsid w:val="00B72E6F"/>
    <w:rsid w:val="00B739F6"/>
    <w:rsid w:val="00B778C2"/>
    <w:rsid w:val="00B80912"/>
    <w:rsid w:val="00B81A6C"/>
    <w:rsid w:val="00B85DE5"/>
    <w:rsid w:val="00B90F73"/>
    <w:rsid w:val="00B93B59"/>
    <w:rsid w:val="00B9406A"/>
    <w:rsid w:val="00BA2280"/>
    <w:rsid w:val="00BA2478"/>
    <w:rsid w:val="00BA2A08"/>
    <w:rsid w:val="00BA56D2"/>
    <w:rsid w:val="00BA76E0"/>
    <w:rsid w:val="00BB2A25"/>
    <w:rsid w:val="00BB48DF"/>
    <w:rsid w:val="00BB51E9"/>
    <w:rsid w:val="00BC0BE8"/>
    <w:rsid w:val="00BC0FDC"/>
    <w:rsid w:val="00BC3053"/>
    <w:rsid w:val="00BC4D2E"/>
    <w:rsid w:val="00BD227E"/>
    <w:rsid w:val="00BD48AC"/>
    <w:rsid w:val="00BD5F1A"/>
    <w:rsid w:val="00BE1234"/>
    <w:rsid w:val="00BE2D08"/>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5162D"/>
    <w:rsid w:val="00C54995"/>
    <w:rsid w:val="00C54D41"/>
    <w:rsid w:val="00C56698"/>
    <w:rsid w:val="00C57AF3"/>
    <w:rsid w:val="00C60783"/>
    <w:rsid w:val="00C64672"/>
    <w:rsid w:val="00C64D93"/>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A5B74"/>
    <w:rsid w:val="00CB1F63"/>
    <w:rsid w:val="00CB7170"/>
    <w:rsid w:val="00CB77DD"/>
    <w:rsid w:val="00CB79A2"/>
    <w:rsid w:val="00CC040E"/>
    <w:rsid w:val="00CC111F"/>
    <w:rsid w:val="00CC17DC"/>
    <w:rsid w:val="00CC2011"/>
    <w:rsid w:val="00CC3EA0"/>
    <w:rsid w:val="00CC46BD"/>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15DA2"/>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C6C98"/>
    <w:rsid w:val="00DE0421"/>
    <w:rsid w:val="00DE3C23"/>
    <w:rsid w:val="00DE5608"/>
    <w:rsid w:val="00DE58D0"/>
    <w:rsid w:val="00DE654F"/>
    <w:rsid w:val="00DF0B6E"/>
    <w:rsid w:val="00DF15E0"/>
    <w:rsid w:val="00DF37A0"/>
    <w:rsid w:val="00DF5C56"/>
    <w:rsid w:val="00E110E7"/>
    <w:rsid w:val="00E11B20"/>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312A"/>
    <w:rsid w:val="00E446F1"/>
    <w:rsid w:val="00E46886"/>
    <w:rsid w:val="00E47AEF"/>
    <w:rsid w:val="00E53B75"/>
    <w:rsid w:val="00E54E3B"/>
    <w:rsid w:val="00E57565"/>
    <w:rsid w:val="00E616C0"/>
    <w:rsid w:val="00E63838"/>
    <w:rsid w:val="00E64434"/>
    <w:rsid w:val="00E67C51"/>
    <w:rsid w:val="00E72EFC"/>
    <w:rsid w:val="00E74D71"/>
    <w:rsid w:val="00E758EC"/>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B5E1B"/>
    <w:rsid w:val="00EC17AD"/>
    <w:rsid w:val="00EC27C6"/>
    <w:rsid w:val="00EC31D3"/>
    <w:rsid w:val="00EC4207"/>
    <w:rsid w:val="00EC5653"/>
    <w:rsid w:val="00EC60B5"/>
    <w:rsid w:val="00EC71CE"/>
    <w:rsid w:val="00ED1006"/>
    <w:rsid w:val="00EE726B"/>
    <w:rsid w:val="00EF18FE"/>
    <w:rsid w:val="00EF5787"/>
    <w:rsid w:val="00EF60D0"/>
    <w:rsid w:val="00F0528D"/>
    <w:rsid w:val="00F06C67"/>
    <w:rsid w:val="00F06DFD"/>
    <w:rsid w:val="00F071D1"/>
    <w:rsid w:val="00F07533"/>
    <w:rsid w:val="00F078A7"/>
    <w:rsid w:val="00F10629"/>
    <w:rsid w:val="00F15FA5"/>
    <w:rsid w:val="00F206F7"/>
    <w:rsid w:val="00F209B7"/>
    <w:rsid w:val="00F2376F"/>
    <w:rsid w:val="00F243D8"/>
    <w:rsid w:val="00F25DA1"/>
    <w:rsid w:val="00F30828"/>
    <w:rsid w:val="00F313D6"/>
    <w:rsid w:val="00F31808"/>
    <w:rsid w:val="00F40F0C"/>
    <w:rsid w:val="00F45CB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549"/>
    <w:rsid w:val="00FA2BB3"/>
    <w:rsid w:val="00FB4C80"/>
    <w:rsid w:val="00FB6A6A"/>
    <w:rsid w:val="00FB722B"/>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qFormat/>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 w:type="paragraph" w:styleId="ListParagraph">
    <w:name w:val="List Paragraph"/>
    <w:basedOn w:val="Normal"/>
    <w:uiPriority w:val="34"/>
    <w:qFormat/>
    <w:rsid w:val="00DC6C98"/>
    <w:pPr>
      <w:ind w:left="720"/>
      <w:contextualSpacing/>
    </w:pPr>
  </w:style>
  <w:style w:type="paragraph" w:styleId="Revision">
    <w:name w:val="Revision"/>
    <w:hidden/>
    <w:uiPriority w:val="99"/>
    <w:semiHidden/>
    <w:rsid w:val="00586A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2642">
      <w:bodyDiv w:val="1"/>
      <w:marLeft w:val="0"/>
      <w:marRight w:val="0"/>
      <w:marTop w:val="0"/>
      <w:marBottom w:val="0"/>
      <w:divBdr>
        <w:top w:val="none" w:sz="0" w:space="0" w:color="auto"/>
        <w:left w:val="none" w:sz="0" w:space="0" w:color="auto"/>
        <w:bottom w:val="none" w:sz="0" w:space="0" w:color="auto"/>
        <w:right w:val="none" w:sz="0" w:space="0" w:color="auto"/>
      </w:divBdr>
    </w:div>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542402081">
      <w:bodyDiv w:val="1"/>
      <w:marLeft w:val="0"/>
      <w:marRight w:val="0"/>
      <w:marTop w:val="0"/>
      <w:marBottom w:val="0"/>
      <w:divBdr>
        <w:top w:val="none" w:sz="0" w:space="0" w:color="auto"/>
        <w:left w:val="none" w:sz="0" w:space="0" w:color="auto"/>
        <w:bottom w:val="none" w:sz="0" w:space="0" w:color="auto"/>
        <w:right w:val="none" w:sz="0" w:space="0" w:color="auto"/>
      </w:divBdr>
    </w:div>
    <w:div w:id="916867422">
      <w:bodyDiv w:val="1"/>
      <w:marLeft w:val="0"/>
      <w:marRight w:val="0"/>
      <w:marTop w:val="0"/>
      <w:marBottom w:val="0"/>
      <w:divBdr>
        <w:top w:val="none" w:sz="0" w:space="0" w:color="auto"/>
        <w:left w:val="none" w:sz="0" w:space="0" w:color="auto"/>
        <w:bottom w:val="none" w:sz="0" w:space="0" w:color="auto"/>
        <w:right w:val="none" w:sz="0" w:space="0" w:color="auto"/>
      </w:divBdr>
    </w:div>
    <w:div w:id="931546625">
      <w:bodyDiv w:val="1"/>
      <w:marLeft w:val="0"/>
      <w:marRight w:val="0"/>
      <w:marTop w:val="0"/>
      <w:marBottom w:val="0"/>
      <w:divBdr>
        <w:top w:val="none" w:sz="0" w:space="0" w:color="auto"/>
        <w:left w:val="none" w:sz="0" w:space="0" w:color="auto"/>
        <w:bottom w:val="none" w:sz="0" w:space="0" w:color="auto"/>
        <w:right w:val="none" w:sz="0" w:space="0" w:color="auto"/>
      </w:divBdr>
    </w:div>
    <w:div w:id="954871668">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058164140">
      <w:bodyDiv w:val="1"/>
      <w:marLeft w:val="0"/>
      <w:marRight w:val="0"/>
      <w:marTop w:val="0"/>
      <w:marBottom w:val="0"/>
      <w:divBdr>
        <w:top w:val="none" w:sz="0" w:space="0" w:color="auto"/>
        <w:left w:val="none" w:sz="0" w:space="0" w:color="auto"/>
        <w:bottom w:val="none" w:sz="0" w:space="0" w:color="auto"/>
        <w:right w:val="none" w:sz="0" w:space="0" w:color="auto"/>
      </w:divBdr>
    </w:div>
    <w:div w:id="1068960261">
      <w:bodyDiv w:val="1"/>
      <w:marLeft w:val="0"/>
      <w:marRight w:val="0"/>
      <w:marTop w:val="0"/>
      <w:marBottom w:val="0"/>
      <w:divBdr>
        <w:top w:val="none" w:sz="0" w:space="0" w:color="auto"/>
        <w:left w:val="none" w:sz="0" w:space="0" w:color="auto"/>
        <w:bottom w:val="none" w:sz="0" w:space="0" w:color="auto"/>
        <w:right w:val="none" w:sz="0" w:space="0" w:color="auto"/>
      </w:divBdr>
    </w:div>
    <w:div w:id="1226911455">
      <w:bodyDiv w:val="1"/>
      <w:marLeft w:val="0"/>
      <w:marRight w:val="0"/>
      <w:marTop w:val="0"/>
      <w:marBottom w:val="0"/>
      <w:divBdr>
        <w:top w:val="none" w:sz="0" w:space="0" w:color="auto"/>
        <w:left w:val="none" w:sz="0" w:space="0" w:color="auto"/>
        <w:bottom w:val="none" w:sz="0" w:space="0" w:color="auto"/>
        <w:right w:val="none" w:sz="0" w:space="0" w:color="auto"/>
      </w:divBdr>
    </w:div>
    <w:div w:id="1340624997">
      <w:bodyDiv w:val="1"/>
      <w:marLeft w:val="0"/>
      <w:marRight w:val="0"/>
      <w:marTop w:val="0"/>
      <w:marBottom w:val="0"/>
      <w:divBdr>
        <w:top w:val="none" w:sz="0" w:space="0" w:color="auto"/>
        <w:left w:val="none" w:sz="0" w:space="0" w:color="auto"/>
        <w:bottom w:val="none" w:sz="0" w:space="0" w:color="auto"/>
        <w:right w:val="none" w:sz="0" w:space="0" w:color="auto"/>
      </w:divBdr>
    </w:div>
    <w:div w:id="1351880376">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1889493244">
      <w:bodyDiv w:val="1"/>
      <w:marLeft w:val="0"/>
      <w:marRight w:val="0"/>
      <w:marTop w:val="0"/>
      <w:marBottom w:val="0"/>
      <w:divBdr>
        <w:top w:val="none" w:sz="0" w:space="0" w:color="auto"/>
        <w:left w:val="none" w:sz="0" w:space="0" w:color="auto"/>
        <w:bottom w:val="none" w:sz="0" w:space="0" w:color="auto"/>
        <w:right w:val="none" w:sz="0" w:space="0" w:color="auto"/>
      </w:divBdr>
    </w:div>
    <w:div w:id="19187053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05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5NUHHDQN7SK2-1476151046-14212</_dlc_DocId>
    <_dlc_DocIdUrl xmlns="f166a696-7b5b-4ccd-9f0c-ffde0cceec81">
      <Url>https://ericsson.sharepoint.com/sites/star/_layouts/15/DocIdRedir.aspx?ID=5NUHHDQN7SK2-1476151046-14212</Url>
      <Description>5NUHHDQN7SK2-1476151046-14212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B4726-1DA7-4C8F-9D77-8A553D668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5F3F1-9346-43A9-9942-D4F7DA0C8D12}">
  <ds:schemaRefs>
    <ds:schemaRef ds:uri="Microsoft.SharePoint.Taxonomy.ContentTypeSync"/>
  </ds:schemaRefs>
</ds:datastoreItem>
</file>

<file path=customXml/itemProps3.xml><?xml version="1.0" encoding="utf-8"?>
<ds:datastoreItem xmlns:ds="http://schemas.openxmlformats.org/officeDocument/2006/customXml" ds:itemID="{6B0B47D7-54E7-4D1F-A19C-80CB5352817F}">
  <ds:schemaRefs>
    <ds:schemaRef ds:uri="http://schemas.microsoft.com/sharepoint/events"/>
  </ds:schemaRefs>
</ds:datastoreItem>
</file>

<file path=customXml/itemProps4.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5.xml><?xml version="1.0" encoding="utf-8"?>
<ds:datastoreItem xmlns:ds="http://schemas.openxmlformats.org/officeDocument/2006/customXml" ds:itemID="{F9DA11D6-6CA7-4579-88E5-B30B49FE9BA6}">
  <ds:schemaRefs>
    <ds:schemaRef ds:uri="http://purl.org/dc/dcmitype/"/>
    <ds:schemaRef ds:uri="http://purl.org/dc/terms/"/>
    <ds:schemaRef ds:uri="d8762117-8292-4133-b1c7-eab5c6487cfd"/>
    <ds:schemaRef ds:uri="http://purl.org/dc/elements/1.1/"/>
    <ds:schemaRef ds:uri="f166a696-7b5b-4ccd-9f0c-ffde0cceec81"/>
    <ds:schemaRef ds:uri="http://www.w3.org/XML/1998/namespace"/>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40753B6F-404B-4469-945C-32398F08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2018-01-12T05:55:00Z</dcterms:created>
  <dcterms:modified xsi:type="dcterms:W3CDTF">2018-01-12T05:55:00Z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62154691-d0be-4362-9e8a-42c852e95174</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